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Eastleigh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Eastleigh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Eastleigh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Eastleigh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Eastleigh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Eastleigh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42.1% </w:t>
      </w:r>
      <w:r w:rsidRPr="004747BF">
        <w:rPr>
          <w:rFonts w:ascii="Libre Franklin Light" w:eastAsia="Times New Roman" w:hAnsi="Libre Franklin Light" w:cs="Calibri Light"/>
        </w:rPr>
        <w:t xml:space="preserve">of those respondents classified as PGSI 8+ in Eastleigh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Eastleigh is estimated to be </w:t>
      </w:r>
      <w:r w:rsidRPr="00773DF7">
        <w:rPr>
          <w:rFonts w:ascii="Libre Franklin Light" w:eastAsia="Times New Roman" w:hAnsi="Libre Franklin Light" w:cs="Calibri Light"/>
          <w:b/>
          <w:bCs/>
          <w:color w:val="C45911" w:themeColor="accent2" w:themeShade="BF"/>
        </w:rPr>
        <w:t xml:space="preserve">£1,919,965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Eastleigh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Eastleigh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Eastleigh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Eastleigh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leig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Eastleigh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leig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Eastleigh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Eastleigh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leig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Eastleigh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Eastleigh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Eastleigh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Eastleigh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Eastleigh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Eastleigh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£1,919,965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Eastleigh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£31,273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£646,745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£46,331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£13,030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£23,889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£1,158,697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£1,919,965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Eastleigh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Eastleigh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Eastleigh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Eastleigh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Eastleigh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Eastleigh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Eastleigh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Eastleigh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Eastleigh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Eastleigh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Eastleigh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Eastleigh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316B7BB-7DE6-4C93-AFB9-A0F0EC1DCF2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